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30E84683" w14:textId="77777777" w:rsidR="00D404A4" w:rsidRDefault="00C05B60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5732216" wp14:editId="4CEF6F92">
                <wp:simplePos x="0" y="0"/>
                <wp:positionH relativeFrom="column">
                  <wp:posOffset>9530080</wp:posOffset>
                </wp:positionH>
                <wp:positionV relativeFrom="paragraph">
                  <wp:posOffset>-213360</wp:posOffset>
                </wp:positionV>
                <wp:extent cx="2625725" cy="3353135"/>
                <wp:effectExtent l="38100" t="38100" r="60325" b="76200"/>
                <wp:wrapNone/>
                <wp:docPr id="24" name="Oval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25725" cy="33531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762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6224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7EC577D" w14:textId="77777777" w:rsidR="001F1865" w:rsidRPr="00F826C2" w:rsidRDefault="001E5A67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F826C2">
                              <w:rPr>
                                <w:b/>
                              </w:rPr>
                              <w:t>Big Idea</w:t>
                            </w:r>
                            <w:r w:rsidR="00FE125F" w:rsidRPr="00F826C2">
                              <w:rPr>
                                <w:b/>
                              </w:rPr>
                              <w:t xml:space="preserve"> (ESLI</w:t>
                            </w:r>
                            <w:r w:rsidR="007F1FA9">
                              <w:rPr>
                                <w:b/>
                              </w:rPr>
                              <w:t xml:space="preserve"> 4.6</w:t>
                            </w:r>
                            <w:r w:rsidR="00FE125F" w:rsidRPr="00F826C2">
                              <w:rPr>
                                <w:b/>
                              </w:rPr>
                              <w:t>)</w:t>
                            </w:r>
                            <w:r w:rsidR="001F1865" w:rsidRPr="00F826C2">
                              <w:rPr>
                                <w:b/>
                              </w:rPr>
                              <w:t>:</w:t>
                            </w:r>
                            <w:r w:rsidR="007F1FA9">
                              <w:rPr>
                                <w:b/>
                              </w:rPr>
                              <w:br/>
                            </w:r>
                            <w:r w:rsidR="00F826C2" w:rsidRPr="00F826C2">
                              <w:rPr>
                                <w:b/>
                              </w:rPr>
                              <w:t>Earth materials take many forms as they cycle through the geosphere.</w:t>
                            </w:r>
                          </w:p>
                          <w:p w14:paraId="40E55437" w14:textId="77777777" w:rsidR="007333F9" w:rsidRPr="00F826C2" w:rsidRDefault="00FE125F" w:rsidP="00C57972">
                            <w:pPr>
                              <w:spacing w:after="0" w:line="240" w:lineRule="auto"/>
                              <w:jc w:val="center"/>
                            </w:pPr>
                            <w:r w:rsidRPr="00F826C2">
                              <w:t>Rocks form from the cooling of magma, the accumulation and consolidation of sediment, and the alteration of older rocks by heat pressure and fluids. These 3 processe</w:t>
                            </w:r>
                            <w:r>
                              <w:rPr>
                                <w:b/>
                              </w:rPr>
                              <w:t xml:space="preserve">s </w:t>
                            </w:r>
                            <w:r w:rsidRPr="00F826C2">
                              <w:t>for</w:t>
                            </w:r>
                            <w:r w:rsidR="00F826C2">
                              <w:t>m</w:t>
                            </w:r>
                            <w:r w:rsidRPr="00F826C2">
                              <w:t xml:space="preserve"> </w:t>
                            </w:r>
                            <w:r w:rsidR="00347772" w:rsidRPr="00F826C2">
                              <w:t>igneous, sedimenta</w:t>
                            </w:r>
                            <w:r w:rsidR="00F826C2">
                              <w:t>r</w:t>
                            </w:r>
                            <w:r w:rsidR="00347772" w:rsidRPr="00F826C2">
                              <w:t>y and metamorphic rocks.</w:t>
                            </w:r>
                          </w:p>
                          <w:p w14:paraId="38DC9AEC" w14:textId="77777777" w:rsidR="001F1865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2301A84" w14:textId="77777777" w:rsidR="001F1865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A75F813" w14:textId="77777777" w:rsidR="001F1865" w:rsidRPr="00B65D24" w:rsidRDefault="001F1865" w:rsidP="00C5797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8" o:spid="_x0000_s1026" style="position:absolute;margin-left:750.4pt;margin-top:-16.8pt;width:206.75pt;height:264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" strokecolor="#c00000" strokeweight="6pt">
                <v:shadow on="t" color="#622423" opacity=".5" offset="1pt"/>
                <v:textbox>
                  <w:txbxContent>
                    <w:p w:rsidR="001F1865" w:rsidRPr="00F826C2" w:rsidRDefault="001E5A67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F826C2">
                        <w:rPr>
                          <w:b/>
                        </w:rPr>
                        <w:t>Big Idea</w:t>
                      </w:r>
                      <w:r w:rsidR="00FE125F" w:rsidRPr="00F826C2">
                        <w:rPr>
                          <w:b/>
                        </w:rPr>
                        <w:t xml:space="preserve"> (ESLI</w:t>
                      </w:r>
                      <w:r w:rsidR="007F1FA9">
                        <w:rPr>
                          <w:b/>
                        </w:rPr>
                        <w:t xml:space="preserve"> 4.6</w:t>
                      </w:r>
                      <w:r w:rsidR="00FE125F" w:rsidRPr="00F826C2">
                        <w:rPr>
                          <w:b/>
                        </w:rPr>
                        <w:t>)</w:t>
                      </w:r>
                      <w:proofErr w:type="gramStart"/>
                      <w:r w:rsidR="001F1865" w:rsidRPr="00F826C2">
                        <w:rPr>
                          <w:b/>
                        </w:rPr>
                        <w:t>:</w:t>
                      </w:r>
                      <w:proofErr w:type="gramEnd"/>
                      <w:r w:rsidR="007F1FA9">
                        <w:rPr>
                          <w:b/>
                        </w:rPr>
                        <w:br/>
                      </w:r>
                      <w:r w:rsidR="00F826C2" w:rsidRPr="00F826C2">
                        <w:rPr>
                          <w:b/>
                        </w:rPr>
                        <w:t>Earth materials take many forms as they cycle through the geosphere.</w:t>
                      </w:r>
                    </w:p>
                    <w:p w:rsidR="007333F9" w:rsidRPr="00F826C2" w:rsidRDefault="00FE125F" w:rsidP="00C57972">
                      <w:pPr>
                        <w:spacing w:after="0" w:line="240" w:lineRule="auto"/>
                        <w:jc w:val="center"/>
                      </w:pPr>
                      <w:r w:rsidRPr="00F826C2">
                        <w:t>Rocks form from the cooling of magma, the accumulation and consolidation of sediment, and the alteration of older rocks by heat pressure and fluids. These 3 processe</w:t>
                      </w:r>
                      <w:r>
                        <w:rPr>
                          <w:b/>
                        </w:rPr>
                        <w:t xml:space="preserve">s </w:t>
                      </w:r>
                      <w:r w:rsidRPr="00F826C2">
                        <w:t>for</w:t>
                      </w:r>
                      <w:r w:rsidR="00F826C2">
                        <w:t>m</w:t>
                      </w:r>
                      <w:r w:rsidRPr="00F826C2">
                        <w:t xml:space="preserve"> </w:t>
                      </w:r>
                      <w:r w:rsidR="00347772" w:rsidRPr="00F826C2">
                        <w:t>igneous, sedimenta</w:t>
                      </w:r>
                      <w:r w:rsidR="00F826C2">
                        <w:t>r</w:t>
                      </w:r>
                      <w:r w:rsidR="00347772" w:rsidRPr="00F826C2">
                        <w:t>y and metamorphic rocks.</w:t>
                      </w:r>
                    </w:p>
                    <w:p w:rsidR="001F1865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1F1865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  <w:p w:rsidR="001F1865" w:rsidRPr="00B65D24" w:rsidRDefault="001F1865" w:rsidP="00C57972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8981C1E" wp14:editId="1E7B69D7">
                <wp:simplePos x="0" y="0"/>
                <wp:positionH relativeFrom="column">
                  <wp:posOffset>100965</wp:posOffset>
                </wp:positionH>
                <wp:positionV relativeFrom="paragraph">
                  <wp:posOffset>-175260</wp:posOffset>
                </wp:positionV>
                <wp:extent cx="5017135" cy="641985"/>
                <wp:effectExtent l="0" t="0" r="0" b="0"/>
                <wp:wrapNone/>
                <wp:docPr id="25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7135" cy="641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A7AA" w14:textId="77777777" w:rsidR="001F1865" w:rsidRPr="005B1FCC" w:rsidRDefault="00B3056E" w:rsidP="005B1FCC">
                            <w:pPr>
                              <w:spacing w:after="0" w:line="240" w:lineRule="auto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sz w:val="44"/>
                                <w:szCs w:val="44"/>
                              </w:rPr>
                              <w:t xml:space="preserve">Rock Cycle </w:t>
                            </w:r>
                            <w:r w:rsidR="001F1865" w:rsidRPr="005B1FCC">
                              <w:rPr>
                                <w:b/>
                                <w:sz w:val="44"/>
                                <w:szCs w:val="44"/>
                              </w:rPr>
                              <w:t xml:space="preserve">Learning </w:t>
                            </w:r>
                            <w:r w:rsidR="00BA64FD">
                              <w:rPr>
                                <w:b/>
                                <w:sz w:val="44"/>
                                <w:szCs w:val="44"/>
                              </w:rPr>
                              <w:t>Progression</w:t>
                            </w:r>
                          </w:p>
                          <w:p w14:paraId="32A8DC35" w14:textId="77777777" w:rsidR="001F1865" w:rsidRPr="00B65D24" w:rsidRDefault="002E6E93" w:rsidP="00D8445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Materials: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 xml:space="preserve">                  Grade level:</w:t>
                            </w:r>
                            <w:r w:rsidR="007333F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K-2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8" o:spid="_x0000_s1027" type="#_x0000_t202" style="position:absolute;margin-left:7.95pt;margin-top:-13.75pt;width:395.05pt;height:50.5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" stroked="f">
                <v:textbox>
                  <w:txbxContent>
                    <w:p w14:paraId="18ACA7AA" w14:textId="77777777" w:rsidR="001F1865" w:rsidRPr="005B1FCC" w:rsidRDefault="00B3056E" w:rsidP="005B1FCC">
                      <w:pPr>
                        <w:spacing w:after="0" w:line="240" w:lineRule="auto"/>
                        <w:rPr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b/>
                          <w:sz w:val="44"/>
                          <w:szCs w:val="44"/>
                        </w:rPr>
                        <w:t xml:space="preserve">Rock Cycle </w:t>
                      </w:r>
                      <w:r w:rsidR="001F1865" w:rsidRPr="005B1FCC">
                        <w:rPr>
                          <w:b/>
                          <w:sz w:val="44"/>
                          <w:szCs w:val="44"/>
                        </w:rPr>
                        <w:t xml:space="preserve">Learning </w:t>
                      </w:r>
                      <w:r w:rsidR="00BA64FD">
                        <w:rPr>
                          <w:b/>
                          <w:sz w:val="44"/>
                          <w:szCs w:val="44"/>
                        </w:rPr>
                        <w:t>Progression</w:t>
                      </w:r>
                    </w:p>
                    <w:p w14:paraId="32A8DC35" w14:textId="77777777" w:rsidR="001F1865" w:rsidRPr="00B65D24" w:rsidRDefault="002E6E93" w:rsidP="00D8445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Materials: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 xml:space="preserve">                  Grade level:</w:t>
                      </w:r>
                      <w:r w:rsidR="007333F9">
                        <w:rPr>
                          <w:b/>
                          <w:sz w:val="28"/>
                          <w:szCs w:val="28"/>
                        </w:rPr>
                        <w:t xml:space="preserve"> K-2</w:t>
                      </w:r>
                    </w:p>
                  </w:txbxContent>
                </v:textbox>
              </v:shape>
            </w:pict>
          </mc:Fallback>
        </mc:AlternateContent>
      </w:r>
    </w:p>
    <w:p w14:paraId="59E5DE13" w14:textId="77777777" w:rsidR="00D8445E" w:rsidRDefault="009B6C4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F9826C2" wp14:editId="0B13CF86">
                <wp:simplePos x="0" y="0"/>
                <wp:positionH relativeFrom="column">
                  <wp:posOffset>6496050</wp:posOffset>
                </wp:positionH>
                <wp:positionV relativeFrom="paragraph">
                  <wp:posOffset>19685</wp:posOffset>
                </wp:positionV>
                <wp:extent cx="2819400" cy="2176780"/>
                <wp:effectExtent l="25400" t="25400" r="50800" b="58420"/>
                <wp:wrapNone/>
                <wp:docPr id="1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9400" cy="21767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15A3D3" w14:textId="77777777" w:rsidR="00AC06F1" w:rsidRDefault="000632A1" w:rsidP="00C57972">
                            <w:r>
                              <w:t>Learning Target</w:t>
                            </w:r>
                            <w:r w:rsidR="001F1865">
                              <w:t>:</w:t>
                            </w:r>
                            <w:r w:rsidR="00220785">
                              <w:t xml:space="preserve"> </w:t>
                            </w:r>
                          </w:p>
                          <w:p w14:paraId="333A8DDA" w14:textId="77777777" w:rsidR="0093502B" w:rsidRDefault="0093502B" w:rsidP="0093502B">
                            <w:r>
                              <w:t xml:space="preserve">Analyzing data in K–2 builds on prior experiences and progresses to collecting, recording, and sharing observations. </w:t>
                            </w:r>
                          </w:p>
                          <w:p w14:paraId="6860A083" w14:textId="77777777" w:rsidR="001F1865" w:rsidRDefault="0093502B" w:rsidP="0093502B">
                            <w:r>
                              <w:t>K: Use observations (firsthand or from media) to describe patterns in the natural world in order to answer scientific questions. (K-LS1-1)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3" o:spid="_x0000_s1028" style="position:absolute;margin-left:511.5pt;margin-top:1.55pt;width:222pt;height:17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" strokecolor="#4f81bd" strokeweight="3pt">
                <v:shadow on="t" color="#243f60" opacity=".5" mv:blur="0" offset="1pt,2pt"/>
                <v:textbox>
                  <w:txbxContent>
                    <w:p w14:paraId="2215A3D3" w14:textId="77777777" w:rsidR="00AC06F1" w:rsidRDefault="000632A1" w:rsidP="00C57972">
                      <w:r>
                        <w:t>Learning Target</w:t>
                      </w:r>
                      <w:r w:rsidR="001F1865">
                        <w:t>:</w:t>
                      </w:r>
                      <w:r w:rsidR="00220785">
                        <w:t xml:space="preserve"> </w:t>
                      </w:r>
                    </w:p>
                    <w:p w14:paraId="333A8DDA" w14:textId="77777777" w:rsidR="0093502B" w:rsidRDefault="0093502B" w:rsidP="0093502B">
                      <w:r>
                        <w:t xml:space="preserve">Analyzing data in K–2 builds on prior experiences and progresses to collecting, recording, and sharing observations. </w:t>
                      </w:r>
                    </w:p>
                    <w:p w14:paraId="6860A083" w14:textId="77777777" w:rsidR="001F1865" w:rsidRDefault="0093502B" w:rsidP="0093502B">
                      <w:r>
                        <w:t>K: Use observations (firsthand or from media) to describe patterns in the natural world in order to answer scientific questions. (K-LS1-1)</w:t>
                      </w:r>
                    </w:p>
                  </w:txbxContent>
                </v:textbox>
              </v:roundrect>
            </w:pict>
          </mc:Fallback>
        </mc:AlternateContent>
      </w:r>
      <w:r w:rsidR="00AC06F1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20D02A7" wp14:editId="182B7246">
                <wp:simplePos x="0" y="0"/>
                <wp:positionH relativeFrom="column">
                  <wp:posOffset>-10160</wp:posOffset>
                </wp:positionH>
                <wp:positionV relativeFrom="paragraph">
                  <wp:posOffset>245745</wp:posOffset>
                </wp:positionV>
                <wp:extent cx="3220720" cy="1218565"/>
                <wp:effectExtent l="457200" t="19050" r="36830" b="57785"/>
                <wp:wrapNone/>
                <wp:docPr id="20" name="AutoShap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0720" cy="1218565"/>
                        </a:xfrm>
                        <a:prstGeom prst="wedgeRoundRectCallout">
                          <a:avLst>
                            <a:gd name="adj1" fmla="val -68116"/>
                            <a:gd name="adj2" fmla="val -19981"/>
                            <a:gd name="adj3" fmla="val 16667"/>
                          </a:avLst>
                        </a:prstGeom>
                        <a:noFill/>
                        <a:ln w="38100" cmpd="dbl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9628C31" w14:textId="77777777" w:rsidR="00AC06F1" w:rsidRDefault="001F1865" w:rsidP="00AC06F1">
                            <w:pPr>
                              <w:spacing w:after="0"/>
                            </w:pPr>
                            <w:r>
                              <w:t>Prerequisite skill</w:t>
                            </w:r>
                            <w:r w:rsidR="00B3056E">
                              <w:t>s</w:t>
                            </w:r>
                            <w:r>
                              <w:t>:</w:t>
                            </w:r>
                            <w:r w:rsidR="00AC06F1">
                              <w:t xml:space="preserve"> </w:t>
                            </w:r>
                          </w:p>
                          <w:p w14:paraId="74A8EF84" w14:textId="77777777" w:rsidR="001F1865" w:rsidRDefault="00B3056E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 xml:space="preserve">Basic observation skills, including magnification using </w:t>
                            </w:r>
                            <w:proofErr w:type="spellStart"/>
                            <w:r>
                              <w:t>handlens</w:t>
                            </w:r>
                            <w:proofErr w:type="spellEnd"/>
                            <w:r>
                              <w:t xml:space="preserve"> and microscope.</w:t>
                            </w:r>
                          </w:p>
                          <w:p w14:paraId="0FF9923E" w14:textId="77777777" w:rsidR="00AC06F1" w:rsidRDefault="00B3056E" w:rsidP="00AC06F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360" w:hanging="180"/>
                            </w:pPr>
                            <w:r>
                              <w:t>Understand distinction between observation and inference.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135" o:spid="_x0000_s1029" type="#_x0000_t62" style="position:absolute;margin-left:-.8pt;margin-top:19.35pt;width:253.6pt;height:95.9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" adj="-3913,6484" filled="f" fillcolor="#9bbb59" strokecolor="#3f3151" strokeweight="3pt">
                <v:stroke dashstyle="1 1" linestyle="thinThin"/>
                <v:shadow on="t" color="#4e6128" opacity=".5" offset="1pt"/>
                <v:textbox>
                  <w:txbxContent>
                    <w:p w:rsidR="00AC06F1" w:rsidRDefault="001F1865" w:rsidP="00AC06F1">
                      <w:pPr>
                        <w:spacing w:after="0"/>
                      </w:pPr>
                      <w:r>
                        <w:t>Prerequisite skill</w:t>
                      </w:r>
                      <w:r w:rsidR="00B3056E">
                        <w:t>s</w:t>
                      </w:r>
                      <w:r>
                        <w:t>:</w:t>
                      </w:r>
                      <w:r w:rsidR="00AC06F1">
                        <w:t xml:space="preserve"> </w:t>
                      </w:r>
                    </w:p>
                    <w:p w:rsidR="001F1865" w:rsidRDefault="00B3056E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 xml:space="preserve">Basic observation skills, including magnification using </w:t>
                      </w:r>
                      <w:proofErr w:type="spellStart"/>
                      <w:r>
                        <w:t>handlens</w:t>
                      </w:r>
                      <w:proofErr w:type="spellEnd"/>
                      <w:r>
                        <w:t xml:space="preserve"> and microscope.</w:t>
                      </w:r>
                    </w:p>
                    <w:p w:rsidR="00AC06F1" w:rsidRDefault="00B3056E" w:rsidP="00AC06F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360" w:hanging="180"/>
                      </w:pPr>
                      <w:r>
                        <w:t>Understand distinction between observation and inference.</w:t>
                      </w:r>
                    </w:p>
                  </w:txbxContent>
                </v:textbox>
              </v:shape>
            </w:pict>
          </mc:Fallback>
        </mc:AlternateContent>
      </w:r>
      <w:r w:rsidR="00AF139B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5CBA458" wp14:editId="006CB7AA">
                <wp:simplePos x="0" y="0"/>
                <wp:positionH relativeFrom="column">
                  <wp:posOffset>177800</wp:posOffset>
                </wp:positionH>
                <wp:positionV relativeFrom="paragraph">
                  <wp:posOffset>143510</wp:posOffset>
                </wp:positionV>
                <wp:extent cx="4940300" cy="0"/>
                <wp:effectExtent l="6350" t="10160" r="25400" b="37465"/>
                <wp:wrapNone/>
                <wp:docPr id="21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030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0" o:spid="_x0000_s1026" type="#_x0000_t32" style="position:absolute;margin-left:14pt;margin-top:11.3pt;width:389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" strokeweight="1pt">
                <v:shadow on="t" color="#4e6128" opacity=".5" offset="1pt"/>
              </v:shape>
            </w:pict>
          </mc:Fallback>
        </mc:AlternateContent>
      </w:r>
    </w:p>
    <w:p w14:paraId="62857639" w14:textId="77777777" w:rsidR="00D8445E" w:rsidRDefault="009B6C4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5CE9340" wp14:editId="40F3FBAE">
                <wp:simplePos x="0" y="0"/>
                <wp:positionH relativeFrom="column">
                  <wp:posOffset>3422650</wp:posOffset>
                </wp:positionH>
                <wp:positionV relativeFrom="paragraph">
                  <wp:posOffset>267970</wp:posOffset>
                </wp:positionV>
                <wp:extent cx="2806700" cy="2107565"/>
                <wp:effectExtent l="25400" t="25400" r="63500" b="51435"/>
                <wp:wrapNone/>
                <wp:docPr id="2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06700" cy="2107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2D701B6" w14:textId="77777777" w:rsidR="00AC06F1" w:rsidRDefault="000632A1" w:rsidP="000632A1">
                            <w:r>
                              <w:t>Learning Target:</w:t>
                            </w:r>
                            <w:r w:rsidR="00220785">
                              <w:t xml:space="preserve"> </w:t>
                            </w:r>
                          </w:p>
                          <w:p w14:paraId="5D6967D3" w14:textId="77777777" w:rsidR="000632A1" w:rsidRDefault="007F1FA9" w:rsidP="000632A1">
                            <w:r w:rsidRPr="007F1FA9">
                              <w:rPr>
                                <w:u w:val="single"/>
                              </w:rPr>
                              <w:t>ESLI</w:t>
                            </w:r>
                            <w:r>
                              <w:rPr>
                                <w:u w:val="single"/>
                              </w:rPr>
                              <w:t xml:space="preserve"> 2.1</w:t>
                            </w:r>
                            <w:r>
                              <w:t>: Earth Scientists use the structure, sequence, and properties of rocks, sediments and fossils to reconstruct events in Earth’s history.</w:t>
                            </w:r>
                          </w:p>
                          <w:p w14:paraId="2FC0F926" w14:textId="77777777" w:rsidR="001F1865" w:rsidRDefault="00CA2B59" w:rsidP="00C57972">
                            <w:proofErr w:type="gramStart"/>
                            <w:r>
                              <w:t>CC(</w:t>
                            </w:r>
                            <w:proofErr w:type="gramEnd"/>
                            <w:r>
                              <w:t>2-PS1-3): Objects may break into smaller pieces and be put together into larger piece, or change shapes.</w:t>
                            </w:r>
                          </w:p>
                          <w:p w14:paraId="1922E513" w14:textId="77777777" w:rsidR="001F1865" w:rsidRDefault="001F1865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7" o:spid="_x0000_s1030" style="position:absolute;margin-left:269.5pt;margin-top:21.1pt;width:221pt;height:165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" strokecolor="#4f81bd" strokeweight="3pt">
                <v:shadow on="t" color="#243f60" opacity=".5" mv:blur="0" offset="1pt,2pt"/>
                <v:textbox>
                  <w:txbxContent>
                    <w:p w14:paraId="12D701B6" w14:textId="77777777" w:rsidR="00AC06F1" w:rsidRDefault="000632A1" w:rsidP="000632A1">
                      <w:r>
                        <w:t>Learning Target:</w:t>
                      </w:r>
                      <w:r w:rsidR="00220785">
                        <w:t xml:space="preserve"> </w:t>
                      </w:r>
                    </w:p>
                    <w:p w14:paraId="5D6967D3" w14:textId="77777777" w:rsidR="000632A1" w:rsidRDefault="007F1FA9" w:rsidP="000632A1">
                      <w:r w:rsidRPr="007F1FA9">
                        <w:rPr>
                          <w:u w:val="single"/>
                        </w:rPr>
                        <w:t>ESLI</w:t>
                      </w:r>
                      <w:r>
                        <w:rPr>
                          <w:u w:val="single"/>
                        </w:rPr>
                        <w:t xml:space="preserve"> 2.1</w:t>
                      </w:r>
                      <w:r>
                        <w:t>: Earth Scientists use the structure, sequence, and properties of rocks, sediments and fossils to reconstruct events in Earth’s history.</w:t>
                      </w:r>
                    </w:p>
                    <w:p w14:paraId="2FC0F926" w14:textId="77777777" w:rsidR="001F1865" w:rsidRDefault="00CA2B59" w:rsidP="00C57972">
                      <w:proofErr w:type="gramStart"/>
                      <w:r>
                        <w:t>CC(</w:t>
                      </w:r>
                      <w:proofErr w:type="gramEnd"/>
                      <w:r>
                        <w:t>2-PS1-3): Objects may break into smaller pieces and be put together into larger piece, or change shapes.</w:t>
                      </w:r>
                    </w:p>
                    <w:p w14:paraId="1922E513" w14:textId="77777777" w:rsidR="001F1865" w:rsidRDefault="001F1865" w:rsidP="00D8445E"/>
                  </w:txbxContent>
                </v:textbox>
              </v:roundrect>
            </w:pict>
          </mc:Fallback>
        </mc:AlternateContent>
      </w:r>
    </w:p>
    <w:p w14:paraId="35155FD8" w14:textId="77777777" w:rsidR="00D8445E" w:rsidRDefault="00D8445E" w:rsidP="007A69C0">
      <w:pPr>
        <w:tabs>
          <w:tab w:val="left" w:pos="1080"/>
        </w:tabs>
      </w:pPr>
    </w:p>
    <w:p w14:paraId="100AB3F8" w14:textId="77777777" w:rsidR="007A69C0" w:rsidRDefault="00AF139B" w:rsidP="007A69C0">
      <w:pPr>
        <w:tabs>
          <w:tab w:val="left" w:pos="108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6B0B2A0F" wp14:editId="26597836">
                <wp:simplePos x="0" y="0"/>
                <wp:positionH relativeFrom="column">
                  <wp:posOffset>9281795</wp:posOffset>
                </wp:positionH>
                <wp:positionV relativeFrom="paragraph">
                  <wp:posOffset>48260</wp:posOffset>
                </wp:positionV>
                <wp:extent cx="214630" cy="146050"/>
                <wp:effectExtent l="38100" t="57150" r="0" b="82550"/>
                <wp:wrapNone/>
                <wp:docPr id="18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050"/>
                        </a:xfrm>
                        <a:prstGeom prst="rightArrow">
                          <a:avLst>
                            <a:gd name="adj1" fmla="val 50000"/>
                            <a:gd name="adj2" fmla="val 36739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87" o:spid="_x0000_s1026" type="#_x0000_t13" style="position:absolute;margin-left:730.85pt;margin-top:3.8pt;width:16.9pt;height:11.5pt;rotation:-2484910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" fillcolor="#1f497d" strokecolor="#1f497d" strokeweight="3pt">
                <v:shadow on="t" color="#3f3151" opacity=".5" offset="1pt"/>
              </v:shape>
            </w:pict>
          </mc:Fallback>
        </mc:AlternateContent>
      </w:r>
    </w:p>
    <w:p w14:paraId="05A6E40D" w14:textId="77777777" w:rsidR="00D8445E" w:rsidRDefault="006E11E4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516585B6" wp14:editId="3EC765A4">
                <wp:simplePos x="0" y="0"/>
                <wp:positionH relativeFrom="column">
                  <wp:posOffset>139700</wp:posOffset>
                </wp:positionH>
                <wp:positionV relativeFrom="paragraph">
                  <wp:posOffset>213360</wp:posOffset>
                </wp:positionV>
                <wp:extent cx="2908300" cy="2432050"/>
                <wp:effectExtent l="25400" t="25400" r="63500" b="57150"/>
                <wp:wrapNone/>
                <wp:docPr id="19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08300" cy="2432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078AE4A" w14:textId="77777777" w:rsidR="00AC06F1" w:rsidRDefault="000632A1" w:rsidP="000632A1">
                            <w:r>
                              <w:t>Learning Target:</w:t>
                            </w:r>
                            <w:r w:rsidR="00220785">
                              <w:t xml:space="preserve"> </w:t>
                            </w:r>
                          </w:p>
                          <w:p w14:paraId="60C33B66" w14:textId="77777777" w:rsidR="000632A1" w:rsidRDefault="00FE125F" w:rsidP="000632A1">
                            <w:r w:rsidRPr="00FE125F">
                              <w:rPr>
                                <w:u w:val="single"/>
                              </w:rPr>
                              <w:t>2-PS1-1</w:t>
                            </w:r>
                            <w:r>
                              <w:t xml:space="preserve"> </w:t>
                            </w:r>
                            <w:r w:rsidR="000A19CB" w:rsidRPr="000A19CB">
                              <w:t>Different kinds of matter exist, and many of the</w:t>
                            </w:r>
                            <w:r w:rsidR="000A19CB">
                              <w:t>m can be either solid or liquid</w:t>
                            </w:r>
                            <w:r w:rsidR="000A19CB" w:rsidRPr="000A19CB">
                              <w:t>. Matter can be described and classified by its observable properties (e.g., visual, aural, textural), by its uses, and by whether it occurs naturally or is manufactured. Objects or samples of a substance can be weighed, and their size can be described and measured. (Boundary: volume is introduced only for liquid measure.)</w:t>
                            </w:r>
                            <w:r w:rsidR="00220785">
                              <w:t xml:space="preserve"> </w:t>
                            </w:r>
                          </w:p>
                          <w:p w14:paraId="3CCAB543" w14:textId="77777777" w:rsidR="001F1865" w:rsidRDefault="001F1865" w:rsidP="00C57972"/>
                          <w:p w14:paraId="479892D2" w14:textId="77777777" w:rsidR="001F1865" w:rsidRDefault="001F1865" w:rsidP="00C57972"/>
                          <w:p w14:paraId="43456711" w14:textId="77777777" w:rsidR="001F1865" w:rsidRDefault="001F1865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31" style="position:absolute;margin-left:11pt;margin-top:16.8pt;width:229pt;height:191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" strokecolor="#4f81bd" strokeweight="3pt">
                <v:shadow on="t" color="#243f60" opacity=".5" mv:blur="0" offset="1pt,2pt"/>
                <v:textbox>
                  <w:txbxContent>
                    <w:p w14:paraId="7078AE4A" w14:textId="77777777" w:rsidR="00AC06F1" w:rsidRDefault="000632A1" w:rsidP="000632A1">
                      <w:r>
                        <w:t>Learning Target:</w:t>
                      </w:r>
                      <w:r w:rsidR="00220785">
                        <w:t xml:space="preserve"> </w:t>
                      </w:r>
                    </w:p>
                    <w:p w14:paraId="60C33B66" w14:textId="77777777" w:rsidR="000632A1" w:rsidRDefault="00FE125F" w:rsidP="000632A1">
                      <w:r w:rsidRPr="00FE125F">
                        <w:rPr>
                          <w:u w:val="single"/>
                        </w:rPr>
                        <w:t>2-PS1-1</w:t>
                      </w:r>
                      <w:r>
                        <w:t xml:space="preserve"> </w:t>
                      </w:r>
                      <w:r w:rsidR="000A19CB" w:rsidRPr="000A19CB">
                        <w:t>Different kinds of matter exist, and many of the</w:t>
                      </w:r>
                      <w:r w:rsidR="000A19CB">
                        <w:t>m can be either solid or liquid</w:t>
                      </w:r>
                      <w:r w:rsidR="000A19CB" w:rsidRPr="000A19CB">
                        <w:t>. Matter can be described and classified by its observable properties (e.g., visual, aural, textural), by its uses, and by whether it occurs naturally or is manufactured. Objects or samples of a substance can be weighed, and their size can be described and measured. (Boundary: volume is introduced only for liquid measure.)</w:t>
                      </w:r>
                      <w:r w:rsidR="00220785">
                        <w:t xml:space="preserve"> </w:t>
                      </w:r>
                    </w:p>
                    <w:p w14:paraId="3CCAB543" w14:textId="77777777" w:rsidR="001F1865" w:rsidRDefault="001F1865" w:rsidP="00C57972"/>
                    <w:p w14:paraId="479892D2" w14:textId="77777777" w:rsidR="001F1865" w:rsidRDefault="001F1865" w:rsidP="00C57972"/>
                    <w:p w14:paraId="43456711" w14:textId="77777777" w:rsidR="001F1865" w:rsidRDefault="001F1865" w:rsidP="00D8445E"/>
                  </w:txbxContent>
                </v:textbox>
              </v:roundrect>
            </w:pict>
          </mc:Fallback>
        </mc:AlternateContent>
      </w:r>
    </w:p>
    <w:p w14:paraId="6E87679D" w14:textId="77777777" w:rsidR="00D8445E" w:rsidRDefault="009B6C4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2932C35" wp14:editId="6313A8BF">
                <wp:simplePos x="0" y="0"/>
                <wp:positionH relativeFrom="column">
                  <wp:posOffset>6308725</wp:posOffset>
                </wp:positionH>
                <wp:positionV relativeFrom="paragraph">
                  <wp:posOffset>283210</wp:posOffset>
                </wp:positionV>
                <wp:extent cx="214630" cy="146685"/>
                <wp:effectExtent l="50800" t="76200" r="0" b="81915"/>
                <wp:wrapNone/>
                <wp:docPr id="14" name="AutoShape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0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33" o:spid="_x0000_s1026" type="#_x0000_t13" style="position:absolute;margin-left:496.75pt;margin-top:22.3pt;width:16.9pt;height:11.55pt;rotation:-2484910fd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" fillcolor="#1f497d" strokecolor="#1f497d" strokeweight="3pt">
                <v:shadow on="t" color="#3f3151" opacity=".5" mv:blur="0" offset="1pt,2pt"/>
              </v:shape>
            </w:pict>
          </mc:Fallback>
        </mc:AlternateContent>
      </w:r>
    </w:p>
    <w:p w14:paraId="5B9EE845" w14:textId="77777777" w:rsidR="00D8445E" w:rsidRDefault="006E11E4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043D89C6" wp14:editId="47DB2800">
                <wp:simplePos x="0" y="0"/>
                <wp:positionH relativeFrom="column">
                  <wp:posOffset>3095625</wp:posOffset>
                </wp:positionH>
                <wp:positionV relativeFrom="paragraph">
                  <wp:posOffset>74295</wp:posOffset>
                </wp:positionV>
                <wp:extent cx="214630" cy="146685"/>
                <wp:effectExtent l="50800" t="76200" r="0" b="81915"/>
                <wp:wrapNone/>
                <wp:docPr id="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275003">
                          <a:off x="0" y="0"/>
                          <a:ext cx="214630" cy="146685"/>
                        </a:xfrm>
                        <a:prstGeom prst="rightArrow">
                          <a:avLst>
                            <a:gd name="adj1" fmla="val 50000"/>
                            <a:gd name="adj2" fmla="val 36580"/>
                          </a:avLst>
                        </a:prstGeom>
                        <a:solidFill>
                          <a:srgbClr val="1F497D"/>
                        </a:solidFill>
                        <a:ln w="38100">
                          <a:solidFill>
                            <a:srgbClr val="1F497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13" style="position:absolute;margin-left:243.75pt;margin-top:5.85pt;width:16.9pt;height:11.55pt;rotation:-2484910fd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" fillcolor="#1f497d" strokecolor="#1f497d" strokeweight="3pt">
                <v:shadow on="t" color="#3f3151" opacity=".5" mv:blur="0" offset="1pt,2pt"/>
              </v:shape>
            </w:pict>
          </mc:Fallback>
        </mc:AlternateContent>
      </w:r>
    </w:p>
    <w:p w14:paraId="7A41912E" w14:textId="77777777" w:rsidR="00D8445E" w:rsidRDefault="006E11E4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3D9A753F" wp14:editId="6990C548">
                <wp:simplePos x="0" y="0"/>
                <wp:positionH relativeFrom="column">
                  <wp:posOffset>6496050</wp:posOffset>
                </wp:positionH>
                <wp:positionV relativeFrom="paragraph">
                  <wp:posOffset>43815</wp:posOffset>
                </wp:positionV>
                <wp:extent cx="2794000" cy="2628900"/>
                <wp:effectExtent l="25400" t="177800" r="50800" b="63500"/>
                <wp:wrapNone/>
                <wp:docPr id="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0" cy="2628900"/>
                        </a:xfrm>
                        <a:prstGeom prst="wedgeRectCallout">
                          <a:avLst>
                            <a:gd name="adj1" fmla="val -22551"/>
                            <a:gd name="adj2" fmla="val -55630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61A3159" w14:textId="77777777" w:rsidR="001F1865" w:rsidRDefault="000632A1" w:rsidP="0087428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</w:t>
                            </w:r>
                            <w:r w:rsidR="001F1865">
                              <w:rPr>
                                <w:b/>
                              </w:rPr>
                              <w:t>:</w:t>
                            </w:r>
                          </w:p>
                          <w:p w14:paraId="05E3E666" w14:textId="77777777" w:rsidR="00AC06F1" w:rsidRPr="00AC06F1" w:rsidRDefault="00AC06F1" w:rsidP="00AC06F1">
                            <w:pPr>
                              <w:spacing w:after="0" w:line="240" w:lineRule="auto"/>
                            </w:pPr>
                            <w:r w:rsidRPr="00AC06F1">
                              <w:t xml:space="preserve">I can identify </w:t>
                            </w:r>
                            <w:r w:rsidR="000A19CB">
                              <w:t>examples of important observations of E</w:t>
                            </w:r>
                            <w:r w:rsidR="0093502B">
                              <w:t>arth Systems at different scales,</w:t>
                            </w:r>
                            <w:r w:rsidR="0093502B" w:rsidRPr="0093502B">
                              <w:t xml:space="preserve"> </w:t>
                            </w:r>
                            <w:r w:rsidR="0093502B">
                              <w:t>from the microscopic to planetary.</w:t>
                            </w:r>
                          </w:p>
                          <w:p w14:paraId="130A79F9" w14:textId="77777777" w:rsidR="001F1865" w:rsidRDefault="001F1865" w:rsidP="0087428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13F611AA" w14:textId="77777777" w:rsidR="000A19CB" w:rsidRDefault="000A19CB" w:rsidP="0087428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62104FD1" w14:textId="77777777" w:rsidR="000A19CB" w:rsidRDefault="000A19CB" w:rsidP="0087428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26D2F372" w14:textId="77777777" w:rsidR="001F1865" w:rsidRDefault="001F1865" w:rsidP="0087428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</w:p>
                          <w:p w14:paraId="05D2332F" w14:textId="77777777" w:rsidR="001F1865" w:rsidRDefault="000632A1" w:rsidP="0087428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14:paraId="6C025296" w14:textId="77777777" w:rsidR="000A19CB" w:rsidRPr="000A19CB" w:rsidRDefault="000A19CB" w:rsidP="0087428E">
                            <w:pPr>
                              <w:spacing w:after="0" w:line="240" w:lineRule="auto"/>
                            </w:pPr>
                            <w:r w:rsidRPr="000A19CB">
                              <w:t>Completion of Table 2</w:t>
                            </w:r>
                            <w:r w:rsidR="00FE125F">
                              <w:t>-</w:t>
                            </w:r>
                            <w:r w:rsidRPr="000A19CB">
                              <w:t>2</w:t>
                            </w:r>
                            <w:r>
                              <w:t xml:space="preserve"> and class discussion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0,0l0@8@12@24,0@9,,21600@6,21600@15@27@7,21600,21600,21600,21600@9@18@30,21600@8,21600,0@7,0@21@33@6,0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79" o:spid="_x0000_s1032" type="#_x0000_t61" style="position:absolute;margin-left:511.5pt;margin-top:3.45pt;width:220pt;height:20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" adj="5929,-1216" strokecolor="#9bbb59" strokeweight="3pt">
                <v:shadow on="t" color="#4e6128" opacity=".5" mv:blur="0" offset="1pt,2pt"/>
                <v:textbox>
                  <w:txbxContent>
                    <w:p w14:paraId="161A3159" w14:textId="77777777" w:rsidR="001F1865" w:rsidRDefault="000632A1" w:rsidP="0087428E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</w:t>
                      </w:r>
                      <w:r w:rsidR="001F1865">
                        <w:rPr>
                          <w:b/>
                        </w:rPr>
                        <w:t>:</w:t>
                      </w:r>
                    </w:p>
                    <w:p w14:paraId="05E3E666" w14:textId="77777777" w:rsidR="00AC06F1" w:rsidRPr="00AC06F1" w:rsidRDefault="00AC06F1" w:rsidP="00AC06F1">
                      <w:pPr>
                        <w:spacing w:after="0" w:line="240" w:lineRule="auto"/>
                      </w:pPr>
                      <w:r w:rsidRPr="00AC06F1">
                        <w:t xml:space="preserve">I can identify </w:t>
                      </w:r>
                      <w:r w:rsidR="000A19CB">
                        <w:t>examples of important observations of E</w:t>
                      </w:r>
                      <w:r w:rsidR="0093502B">
                        <w:t>arth Systems at different scales,</w:t>
                      </w:r>
                      <w:r w:rsidR="0093502B" w:rsidRPr="0093502B">
                        <w:t xml:space="preserve"> </w:t>
                      </w:r>
                      <w:r w:rsidR="0093502B">
                        <w:t>from the microscopic to planetary.</w:t>
                      </w:r>
                    </w:p>
                    <w:p w14:paraId="130A79F9" w14:textId="77777777" w:rsidR="001F1865" w:rsidRDefault="001F1865" w:rsidP="0087428E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13F611AA" w14:textId="77777777" w:rsidR="000A19CB" w:rsidRDefault="000A19CB" w:rsidP="0087428E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62104FD1" w14:textId="77777777" w:rsidR="000A19CB" w:rsidRDefault="000A19CB" w:rsidP="0087428E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26D2F372" w14:textId="77777777" w:rsidR="001F1865" w:rsidRDefault="001F1865" w:rsidP="0087428E">
                      <w:pPr>
                        <w:spacing w:after="0" w:line="240" w:lineRule="auto"/>
                        <w:rPr>
                          <w:b/>
                        </w:rPr>
                      </w:pPr>
                    </w:p>
                    <w:p w14:paraId="05D2332F" w14:textId="77777777" w:rsidR="001F1865" w:rsidRDefault="000632A1" w:rsidP="0087428E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14:paraId="6C025296" w14:textId="77777777" w:rsidR="000A19CB" w:rsidRPr="000A19CB" w:rsidRDefault="000A19CB" w:rsidP="0087428E">
                      <w:pPr>
                        <w:spacing w:after="0" w:line="240" w:lineRule="auto"/>
                      </w:pPr>
                      <w:r w:rsidRPr="000A19CB">
                        <w:t>Completion of Table 2</w:t>
                      </w:r>
                      <w:r w:rsidR="00FE125F">
                        <w:t>-</w:t>
                      </w:r>
                      <w:r w:rsidRPr="000A19CB">
                        <w:t>2</w:t>
                      </w:r>
                      <w:r>
                        <w:t xml:space="preserve"> and class discussion</w:t>
                      </w:r>
                    </w:p>
                  </w:txbxContent>
                </v:textbox>
              </v:shape>
            </w:pict>
          </mc:Fallback>
        </mc:AlternateContent>
      </w:r>
    </w:p>
    <w:p w14:paraId="406B840D" w14:textId="77777777" w:rsidR="00D8445E" w:rsidRDefault="006E11E4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1ED3B5D" wp14:editId="350B4151">
                <wp:simplePos x="0" y="0"/>
                <wp:positionH relativeFrom="column">
                  <wp:posOffset>3422650</wp:posOffset>
                </wp:positionH>
                <wp:positionV relativeFrom="paragraph">
                  <wp:posOffset>292100</wp:posOffset>
                </wp:positionV>
                <wp:extent cx="2770505" cy="3072130"/>
                <wp:effectExtent l="25400" t="304800" r="48895" b="52070"/>
                <wp:wrapNone/>
                <wp:docPr id="1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0505" cy="3072130"/>
                        </a:xfrm>
                        <a:prstGeom prst="wedgeRectCallout">
                          <a:avLst>
                            <a:gd name="adj1" fmla="val -20421"/>
                            <a:gd name="adj2" fmla="val -58815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36E6E04" w14:textId="77777777" w:rsidR="000632A1" w:rsidRDefault="000632A1" w:rsidP="000632A1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14:paraId="6E7F89E2" w14:textId="77777777" w:rsidR="007F1FA9" w:rsidRDefault="00CB79A0" w:rsidP="00CB79A0">
                            <w:r>
                              <w:t xml:space="preserve">I can </w:t>
                            </w:r>
                            <w:r w:rsidR="007F1FA9">
                              <w:t>correlate my observations of rock properties with their inferred mode of formation</w:t>
                            </w:r>
                            <w:r>
                              <w:t>.</w:t>
                            </w:r>
                            <w:r w:rsidR="007F1FA9">
                              <w:br/>
                            </w:r>
                            <w:r w:rsidR="007F1FA9" w:rsidRPr="007F1FA9">
                              <w:rPr>
                                <w:u w:val="single"/>
                              </w:rPr>
                              <w:t>Specifically</w:t>
                            </w:r>
                            <w:r w:rsidR="007F1FA9">
                              <w:t>:</w:t>
                            </w:r>
                            <w:r w:rsidR="007F1FA9">
                              <w:br/>
                              <w:t>I can describe how the properties of igneous extrusive, igneous intrusive, sedimentary and metamorphic rocks allow Earth Scientists to infer the processes that formed them.</w:t>
                            </w:r>
                          </w:p>
                          <w:p w14:paraId="2DD99BD0" w14:textId="77777777" w:rsidR="000632A1" w:rsidRPr="0087428E" w:rsidRDefault="000632A1" w:rsidP="000632A1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14:paraId="103B4605" w14:textId="77777777" w:rsidR="007F1FA9" w:rsidRPr="0087428E" w:rsidRDefault="007F1FA9" w:rsidP="007F1FA9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0A19CB">
                              <w:t>Completion of Table 2</w:t>
                            </w:r>
                            <w:r>
                              <w:t xml:space="preserve">-10 and </w:t>
                            </w:r>
                            <w:r w:rsidR="00CA2B59">
                              <w:t xml:space="preserve">performance and critique of </w:t>
                            </w:r>
                            <w:r>
                              <w:t>rock cycle skit</w:t>
                            </w:r>
                            <w:r w:rsidR="00CA2B59">
                              <w:t>s</w:t>
                            </w:r>
                          </w:p>
                          <w:p w14:paraId="4CF9DDEB" w14:textId="77777777" w:rsidR="001F1865" w:rsidRPr="0087428E" w:rsidRDefault="001F1865" w:rsidP="0087428E"/>
                        </w:txbxContent>
                      </wps:txbx>
                      <wps:bodyPr rot="0" vert="horz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33" type="#_x0000_t61" style="position:absolute;margin-left:269.5pt;margin-top:23pt;width:218.15pt;height:24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" adj="6389,-1904" strokecolor="#9bbb59" strokeweight="3pt">
                <v:shadow on="t" color="#4e6128" opacity=".5" mv:blur="0" offset="1pt,2pt"/>
                <v:textbox inset="3.6pt,,3.6pt">
                  <w:txbxContent>
                    <w:p w14:paraId="736E6E04" w14:textId="77777777" w:rsidR="000632A1" w:rsidRDefault="000632A1" w:rsidP="000632A1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14:paraId="6E7F89E2" w14:textId="77777777" w:rsidR="007F1FA9" w:rsidRDefault="00CB79A0" w:rsidP="00CB79A0">
                      <w:r>
                        <w:t xml:space="preserve">I can </w:t>
                      </w:r>
                      <w:r w:rsidR="007F1FA9">
                        <w:t>correlate my observations of rock properties with their inferred mode of formation</w:t>
                      </w:r>
                      <w:r>
                        <w:t>.</w:t>
                      </w:r>
                      <w:r w:rsidR="007F1FA9">
                        <w:br/>
                      </w:r>
                      <w:r w:rsidR="007F1FA9" w:rsidRPr="007F1FA9">
                        <w:rPr>
                          <w:u w:val="single"/>
                        </w:rPr>
                        <w:t>Specifically</w:t>
                      </w:r>
                      <w:r w:rsidR="007F1FA9">
                        <w:t>:</w:t>
                      </w:r>
                      <w:r w:rsidR="007F1FA9">
                        <w:br/>
                        <w:t>I can describe how the properties of igneous extrusive, igneous intrusive, sedimentary and metamorphic rocks allow Earth Scientists to infer the processes that formed them.</w:t>
                      </w:r>
                    </w:p>
                    <w:p w14:paraId="2DD99BD0" w14:textId="77777777" w:rsidR="000632A1" w:rsidRPr="0087428E" w:rsidRDefault="000632A1" w:rsidP="000632A1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14:paraId="103B4605" w14:textId="77777777" w:rsidR="007F1FA9" w:rsidRPr="0087428E" w:rsidRDefault="007F1FA9" w:rsidP="007F1FA9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0A19CB">
                        <w:t>Completion of Table 2</w:t>
                      </w:r>
                      <w:r>
                        <w:t xml:space="preserve">-10 and </w:t>
                      </w:r>
                      <w:r w:rsidR="00CA2B59">
                        <w:t xml:space="preserve">performance and critique of </w:t>
                      </w:r>
                      <w:r>
                        <w:t>rock cycle skit</w:t>
                      </w:r>
                      <w:r w:rsidR="00CA2B59">
                        <w:t>s</w:t>
                      </w:r>
                    </w:p>
                    <w:p w14:paraId="4CF9DDEB" w14:textId="77777777" w:rsidR="001F1865" w:rsidRPr="0087428E" w:rsidRDefault="001F1865" w:rsidP="0087428E"/>
                  </w:txbxContent>
                </v:textbox>
              </v:shape>
            </w:pict>
          </mc:Fallback>
        </mc:AlternateContent>
      </w:r>
    </w:p>
    <w:p w14:paraId="77B5C7C0" w14:textId="77777777" w:rsidR="00D8445E" w:rsidRDefault="00CA2B59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0BD594E0" wp14:editId="1BBCFDB0">
                <wp:simplePos x="0" y="0"/>
                <wp:positionH relativeFrom="column">
                  <wp:posOffset>9631680</wp:posOffset>
                </wp:positionH>
                <wp:positionV relativeFrom="paragraph">
                  <wp:posOffset>50800</wp:posOffset>
                </wp:positionV>
                <wp:extent cx="2239645" cy="3843020"/>
                <wp:effectExtent l="19050" t="19050" r="503555" b="62230"/>
                <wp:wrapNone/>
                <wp:docPr id="8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39645" cy="3843020"/>
                        </a:xfrm>
                        <a:prstGeom prst="wedgeRoundRectCallout">
                          <a:avLst>
                            <a:gd name="adj1" fmla="val 70282"/>
                            <a:gd name="adj2" fmla="val 22231"/>
                            <a:gd name="adj3" fmla="val 16667"/>
                          </a:avLst>
                        </a:prstGeom>
                        <a:noFill/>
                        <a:ln w="38100">
                          <a:solidFill>
                            <a:srgbClr val="3F3151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BBB59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CEF32AE" w14:textId="77777777" w:rsidR="001F1865" w:rsidRDefault="00CA2B59" w:rsidP="00B03541">
                            <w:pPr>
                              <w:spacing w:after="0" w:line="240" w:lineRule="auto"/>
                            </w:pPr>
                            <w:r>
                              <w:t>Related</w:t>
                            </w:r>
                            <w:r w:rsidR="001F1865">
                              <w:t xml:space="preserve"> </w:t>
                            </w:r>
                            <w:r w:rsidR="004D442A">
                              <w:t>big ideas</w:t>
                            </w:r>
                            <w:r w:rsidR="001F1865">
                              <w:t xml:space="preserve"> include:</w:t>
                            </w:r>
                            <w:r w:rsidR="004D442A">
                              <w:br/>
                            </w:r>
                          </w:p>
                          <w:p w14:paraId="2F7820F1" w14:textId="77777777" w:rsidR="00CA2B59" w:rsidRDefault="004D442A" w:rsidP="00CA2B5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Flowing water in streams strongly shapes the land surface through weathering, erosion and deposition.</w:t>
                            </w:r>
                          </w:p>
                          <w:p w14:paraId="2E948E66" w14:textId="77777777" w:rsidR="00AC06F1" w:rsidRDefault="00CA2B59" w:rsidP="00CA2B5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 w:rsidRPr="00CA2B59">
                              <w:t>Measurements of a variety of properties can be used to identify particular materials.</w:t>
                            </w:r>
                          </w:p>
                          <w:p w14:paraId="1427B886" w14:textId="77777777" w:rsidR="00CA2B59" w:rsidRDefault="00CA2B59" w:rsidP="00CA2B5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360" w:hanging="180"/>
                            </w:pPr>
                            <w:r>
                              <w:t>Every human-made product is designed by applying some knowledge of the natural world and is made of materials derived from the natural world.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4" o:spid="_x0000_s1033" type="#_x0000_t62" style="position:absolute;margin-left:758.4pt;margin-top:4pt;width:176.35pt;height:302.6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" adj="25981,15602" filled="f" fillcolor="#9bbb59" strokecolor="#3f3151" strokeweight="3pt">
                <v:stroke dashstyle="1 1"/>
                <v:shadow on="t" color="#4e6128" opacity=".5" offset="1pt"/>
                <v:textbox>
                  <w:txbxContent>
                    <w:p w:rsidR="001F1865" w:rsidRDefault="00CA2B59" w:rsidP="00B03541">
                      <w:pPr>
                        <w:spacing w:after="0" w:line="240" w:lineRule="auto"/>
                      </w:pPr>
                      <w:r>
                        <w:t>Related</w:t>
                      </w:r>
                      <w:r w:rsidR="001F1865">
                        <w:t xml:space="preserve"> </w:t>
                      </w:r>
                      <w:r w:rsidR="004D442A">
                        <w:t>big ideas</w:t>
                      </w:r>
                      <w:r w:rsidR="001F1865">
                        <w:t xml:space="preserve"> include:</w:t>
                      </w:r>
                      <w:r w:rsidR="004D442A">
                        <w:br/>
                      </w:r>
                    </w:p>
                    <w:p w:rsidR="00CA2B59" w:rsidRDefault="004D442A" w:rsidP="00CA2B5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Flowing water in streams strongly shapes the land surface through weathering, erosion and deposition.</w:t>
                      </w:r>
                    </w:p>
                    <w:p w:rsidR="00AC06F1" w:rsidRDefault="00CA2B59" w:rsidP="00CA2B5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 w:rsidRPr="00CA2B59">
                        <w:t>Measurements of a variety of properties can be used to identify particular materials.</w:t>
                      </w:r>
                    </w:p>
                    <w:p w:rsidR="00CA2B59" w:rsidRDefault="00CA2B59" w:rsidP="00CA2B5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360" w:hanging="180"/>
                      </w:pPr>
                      <w:r>
                        <w:t>Every human-made product is designed by applying some knowledge of the natural world and is made of materials derived from the natural world.</w:t>
                      </w:r>
                    </w:p>
                  </w:txbxContent>
                </v:textbox>
              </v:shape>
            </w:pict>
          </mc:Fallback>
        </mc:AlternateContent>
      </w:r>
    </w:p>
    <w:p w14:paraId="13BD1992" w14:textId="77777777" w:rsidR="00D8445E" w:rsidRDefault="006E11E4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C5D1823" wp14:editId="5A73D054">
                <wp:simplePos x="0" y="0"/>
                <wp:positionH relativeFrom="column">
                  <wp:posOffset>6496050</wp:posOffset>
                </wp:positionH>
                <wp:positionV relativeFrom="paragraph">
                  <wp:posOffset>217805</wp:posOffset>
                </wp:positionV>
                <wp:extent cx="2771775" cy="0"/>
                <wp:effectExtent l="0" t="0" r="47625" b="50800"/>
                <wp:wrapNone/>
                <wp:docPr id="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16" o:spid="_x0000_s1026" type="#_x0000_t32" style="position:absolute;margin-left:511.5pt;margin-top:17.15pt;width:218.25pt;height:0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" strokecolor="#9bbb59" strokeweight="2.5pt">
                <v:shadow on="t" color="#4e6128" opacity=".5" mv:blur="0" offset="1pt,2pt"/>
              </v:shape>
            </w:pict>
          </mc:Fallback>
        </mc:AlternateContent>
      </w:r>
    </w:p>
    <w:p w14:paraId="588AC397" w14:textId="77777777" w:rsidR="00D8445E" w:rsidRDefault="00D8445E" w:rsidP="00D8445E"/>
    <w:p w14:paraId="5E7E519E" w14:textId="77777777" w:rsidR="00D8445E" w:rsidRDefault="009B6C4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0C09A6" wp14:editId="70DAE4B1">
                <wp:simplePos x="0" y="0"/>
                <wp:positionH relativeFrom="column">
                  <wp:posOffset>69850</wp:posOffset>
                </wp:positionH>
                <wp:positionV relativeFrom="paragraph">
                  <wp:posOffset>142875</wp:posOffset>
                </wp:positionV>
                <wp:extent cx="2882900" cy="2882900"/>
                <wp:effectExtent l="25400" t="228600" r="63500" b="63500"/>
                <wp:wrapNone/>
                <wp:docPr id="10" name="AutoShap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82900" cy="2882900"/>
                        </a:xfrm>
                        <a:prstGeom prst="wedgeRectCallout">
                          <a:avLst>
                            <a:gd name="adj1" fmla="val -20014"/>
                            <a:gd name="adj2" fmla="val -56764"/>
                          </a:avLst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9BBB59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00B839" w14:textId="77777777" w:rsidR="000632A1" w:rsidRDefault="000632A1" w:rsidP="000632A1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Success Criteria:</w:t>
                            </w:r>
                          </w:p>
                          <w:p w14:paraId="53A82F0F" w14:textId="77777777" w:rsidR="001F1865" w:rsidRDefault="00D066B9" w:rsidP="00FE125F">
                            <w:r>
                              <w:t xml:space="preserve">I can explain </w:t>
                            </w:r>
                            <w:r w:rsidR="004D442A">
                              <w:t xml:space="preserve">how </w:t>
                            </w:r>
                            <w:r w:rsidR="00FE125F">
                              <w:t>rocks can serve as a common example of matter that can be described and classified by its observable properties</w:t>
                            </w:r>
                            <w:r>
                              <w:t>.</w:t>
                            </w:r>
                            <w:r w:rsidR="00FE125F">
                              <w:br/>
                            </w:r>
                            <w:r w:rsidR="00FE125F" w:rsidRPr="00FE125F">
                              <w:rPr>
                                <w:u w:val="single"/>
                              </w:rPr>
                              <w:t>Specifically</w:t>
                            </w:r>
                            <w:r w:rsidR="00FE125F">
                              <w:t xml:space="preserve">: </w:t>
                            </w:r>
                            <w:r w:rsidR="00FE125F">
                              <w:br/>
                              <w:t>My specialist group can discern the properties that distinguish our assigned rock type by making observations of representative samples.</w:t>
                            </w:r>
                          </w:p>
                          <w:p w14:paraId="76222FCF" w14:textId="77777777" w:rsidR="000632A1" w:rsidRPr="0087428E" w:rsidRDefault="000632A1" w:rsidP="000632A1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Formative Assessment:</w:t>
                            </w:r>
                          </w:p>
                          <w:p w14:paraId="1890FE7B" w14:textId="77777777" w:rsidR="001F1865" w:rsidRPr="0087428E" w:rsidRDefault="00FE125F" w:rsidP="0087428E">
                            <w:pPr>
                              <w:spacing w:after="0" w:line="240" w:lineRule="auto"/>
                              <w:rPr>
                                <w:b/>
                              </w:rPr>
                            </w:pPr>
                            <w:r w:rsidRPr="000A19CB">
                              <w:t>Completion of Table 2</w:t>
                            </w:r>
                            <w:r>
                              <w:t>-5 and peer teaching</w:t>
                            </w:r>
                          </w:p>
                          <w:p w14:paraId="0D7F65EA" w14:textId="77777777" w:rsidR="001F1865" w:rsidRDefault="001F1865" w:rsidP="00D8445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" o:spid="_x0000_s1035" type="#_x0000_t61" style="position:absolute;margin-left:5.5pt;margin-top:11.25pt;width:227pt;height:2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" adj="6477,-1461" strokecolor="#9bbb59" strokeweight="3pt">
                <v:shadow on="t" color="#4e6128" opacity=".5" mv:blur="0" offset="1pt,2pt"/>
                <v:textbox>
                  <w:txbxContent>
                    <w:p w14:paraId="4100B839" w14:textId="77777777" w:rsidR="000632A1" w:rsidRDefault="000632A1" w:rsidP="000632A1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Success Criteria:</w:t>
                      </w:r>
                    </w:p>
                    <w:p w14:paraId="53A82F0F" w14:textId="77777777" w:rsidR="001F1865" w:rsidRDefault="00D066B9" w:rsidP="00FE125F">
                      <w:r>
                        <w:t xml:space="preserve">I can explain </w:t>
                      </w:r>
                      <w:r w:rsidR="004D442A">
                        <w:t xml:space="preserve">how </w:t>
                      </w:r>
                      <w:r w:rsidR="00FE125F">
                        <w:t>rocks can serve as a common example of matter that can be described and classified by its observable properties</w:t>
                      </w:r>
                      <w:r>
                        <w:t>.</w:t>
                      </w:r>
                      <w:r w:rsidR="00FE125F">
                        <w:br/>
                      </w:r>
                      <w:r w:rsidR="00FE125F" w:rsidRPr="00FE125F">
                        <w:rPr>
                          <w:u w:val="single"/>
                        </w:rPr>
                        <w:t>Specifically</w:t>
                      </w:r>
                      <w:r w:rsidR="00FE125F">
                        <w:t xml:space="preserve">: </w:t>
                      </w:r>
                      <w:r w:rsidR="00FE125F">
                        <w:br/>
                        <w:t>My specialist group can discern the properties that distinguish our assigned rock type by making observations of representative samples.</w:t>
                      </w:r>
                    </w:p>
                    <w:p w14:paraId="76222FCF" w14:textId="77777777" w:rsidR="000632A1" w:rsidRPr="0087428E" w:rsidRDefault="000632A1" w:rsidP="000632A1">
                      <w:pPr>
                        <w:spacing w:after="0" w:line="240" w:lineRule="auto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Formative Assessment:</w:t>
                      </w:r>
                    </w:p>
                    <w:p w14:paraId="1890FE7B" w14:textId="77777777" w:rsidR="001F1865" w:rsidRPr="0087428E" w:rsidRDefault="00FE125F" w:rsidP="0087428E">
                      <w:pPr>
                        <w:spacing w:after="0" w:line="240" w:lineRule="auto"/>
                        <w:rPr>
                          <w:b/>
                        </w:rPr>
                      </w:pPr>
                      <w:r w:rsidRPr="000A19CB">
                        <w:t>Completion of Table 2</w:t>
                      </w:r>
                      <w:r>
                        <w:t>-5 and peer teaching</w:t>
                      </w:r>
                    </w:p>
                    <w:p w14:paraId="0D7F65EA" w14:textId="77777777" w:rsidR="001F1865" w:rsidRDefault="001F1865" w:rsidP="00D8445E"/>
                  </w:txbxContent>
                </v:textbox>
              </v:shape>
            </w:pict>
          </mc:Fallback>
        </mc:AlternateContent>
      </w:r>
    </w:p>
    <w:p w14:paraId="2F0E0B77" w14:textId="77777777" w:rsidR="00D8445E" w:rsidRDefault="00D8445E" w:rsidP="00D8445E"/>
    <w:p w14:paraId="48DAB1BE" w14:textId="77777777" w:rsidR="00D8445E" w:rsidRDefault="006E11E4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8844DC5" wp14:editId="26A82E99">
                <wp:simplePos x="0" y="0"/>
                <wp:positionH relativeFrom="column">
                  <wp:posOffset>3422650</wp:posOffset>
                </wp:positionH>
                <wp:positionV relativeFrom="paragraph">
                  <wp:posOffset>182245</wp:posOffset>
                </wp:positionV>
                <wp:extent cx="2771775" cy="0"/>
                <wp:effectExtent l="0" t="0" r="47625" b="50800"/>
                <wp:wrapNone/>
                <wp:docPr id="7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717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6" o:spid="_x0000_s1026" type="#_x0000_t32" style="position:absolute;margin-left:269.5pt;margin-top:14.35pt;width:218.25pt;height:0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" strokecolor="#9bbb59" strokeweight="2.5pt">
                <v:shadow on="t" color="#4e6128" opacity=".5" mv:blur="0" offset="1pt,2pt"/>
              </v:shape>
            </w:pict>
          </mc:Fallback>
        </mc:AlternateContent>
      </w:r>
    </w:p>
    <w:p w14:paraId="08E193E1" w14:textId="77777777" w:rsidR="00D8445E" w:rsidRDefault="00944EC0" w:rsidP="00D8445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0F2C7A6" w14:textId="77777777" w:rsidR="00D8445E" w:rsidRDefault="00D8445E" w:rsidP="00D8445E"/>
    <w:p w14:paraId="0CE20BE4" w14:textId="77777777" w:rsidR="00D8445E" w:rsidRDefault="00D8445E" w:rsidP="00D8445E"/>
    <w:p w14:paraId="56EEE279" w14:textId="77777777" w:rsidR="00D8445E" w:rsidRDefault="009B6C41" w:rsidP="00D8445E"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D10679F" wp14:editId="1963EF8B">
                <wp:simplePos x="0" y="0"/>
                <wp:positionH relativeFrom="column">
                  <wp:posOffset>64052</wp:posOffset>
                </wp:positionH>
                <wp:positionV relativeFrom="paragraph">
                  <wp:posOffset>261620</wp:posOffset>
                </wp:positionV>
                <wp:extent cx="2882900" cy="0"/>
                <wp:effectExtent l="0" t="0" r="38100" b="50800"/>
                <wp:wrapNone/>
                <wp:docPr id="3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829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26" type="#_x0000_t32" style="position:absolute;margin-left:5.05pt;margin-top:20.6pt;width:227pt;height:0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" strokecolor="#9bbb59" strokeweight="2.5pt">
                <v:shadow on="t" color="#4e6128" opacity=".5" mv:blur="0" offset="1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9E9647D" wp14:editId="79C0E3B4">
                <wp:simplePos x="0" y="0"/>
                <wp:positionH relativeFrom="column">
                  <wp:posOffset>2025650</wp:posOffset>
                </wp:positionH>
                <wp:positionV relativeFrom="paragraph">
                  <wp:posOffset>1633220</wp:posOffset>
                </wp:positionV>
                <wp:extent cx="2794000" cy="0"/>
                <wp:effectExtent l="0" t="0" r="25400" b="50800"/>
                <wp:wrapNone/>
                <wp:docPr id="1" name="AutoShap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9400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rgbClr val="9BBB59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4E6128">
                              <a:alpha val="50000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2" o:spid="_x0000_s1026" type="#_x0000_t32" style="position:absolute;margin-left:159.5pt;margin-top:128.6pt;width:220pt;height:0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" strokecolor="#9bbb59" strokeweight="2.5pt">
                <v:shadow on="t" color="#4e6128" opacity=".5" mv:blur="0" offset="1pt,2pt"/>
              </v:shape>
            </w:pict>
          </mc:Fallback>
        </mc:AlternateContent>
      </w:r>
    </w:p>
    <w:sectPr w:rsidR="00D8445E" w:rsidSect="00D8445E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0AA3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D663E2E"/>
    <w:multiLevelType w:val="hybridMultilevel"/>
    <w:tmpl w:val="3154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4F1AD9"/>
    <w:multiLevelType w:val="hybridMultilevel"/>
    <w:tmpl w:val="52AC0BBC"/>
    <w:lvl w:ilvl="0" w:tplc="65BAF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964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6B670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6C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92A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56CC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987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A2E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7588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1C801720"/>
    <w:multiLevelType w:val="hybridMultilevel"/>
    <w:tmpl w:val="96E664AE"/>
    <w:lvl w:ilvl="0" w:tplc="EB28E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FC56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068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8BCB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C425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578E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E43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A2BC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4E65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66C28CD"/>
    <w:multiLevelType w:val="hybridMultilevel"/>
    <w:tmpl w:val="F1805E20"/>
    <w:lvl w:ilvl="0" w:tplc="7652C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BC9C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44818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CAF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BDE3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84CA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8201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CA3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2A5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2907239D"/>
    <w:multiLevelType w:val="hybridMultilevel"/>
    <w:tmpl w:val="00842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E248C"/>
    <w:multiLevelType w:val="hybridMultilevel"/>
    <w:tmpl w:val="B4B4D5E8"/>
    <w:lvl w:ilvl="0" w:tplc="AC00EA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607B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4A87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AC6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1447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2FC70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CD8E6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5E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18C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E370BB3"/>
    <w:multiLevelType w:val="hybridMultilevel"/>
    <w:tmpl w:val="114628A4"/>
    <w:lvl w:ilvl="0" w:tplc="7F3A45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D4E3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CC65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7CA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E09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2F639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601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70B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FEA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0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2A1"/>
    <w:rsid w:val="000632A1"/>
    <w:rsid w:val="000A19CB"/>
    <w:rsid w:val="000F3293"/>
    <w:rsid w:val="00164017"/>
    <w:rsid w:val="001E5A67"/>
    <w:rsid w:val="001F1865"/>
    <w:rsid w:val="002015EA"/>
    <w:rsid w:val="00220785"/>
    <w:rsid w:val="002E6E93"/>
    <w:rsid w:val="00346494"/>
    <w:rsid w:val="00347772"/>
    <w:rsid w:val="003D7AAE"/>
    <w:rsid w:val="003F5534"/>
    <w:rsid w:val="004B7144"/>
    <w:rsid w:val="004D442A"/>
    <w:rsid w:val="004F3EAC"/>
    <w:rsid w:val="00572C03"/>
    <w:rsid w:val="005B1FCC"/>
    <w:rsid w:val="00617105"/>
    <w:rsid w:val="006379DE"/>
    <w:rsid w:val="00647E58"/>
    <w:rsid w:val="00671A67"/>
    <w:rsid w:val="006E11E4"/>
    <w:rsid w:val="007333F9"/>
    <w:rsid w:val="007A69C0"/>
    <w:rsid w:val="007E3DCE"/>
    <w:rsid w:val="007F1FA9"/>
    <w:rsid w:val="0087428E"/>
    <w:rsid w:val="008A3EEA"/>
    <w:rsid w:val="008F65F3"/>
    <w:rsid w:val="008F7513"/>
    <w:rsid w:val="0093502B"/>
    <w:rsid w:val="00944EC0"/>
    <w:rsid w:val="009B2C0B"/>
    <w:rsid w:val="009B6C41"/>
    <w:rsid w:val="00A72FC5"/>
    <w:rsid w:val="00AB7D24"/>
    <w:rsid w:val="00AC06F1"/>
    <w:rsid w:val="00AF139B"/>
    <w:rsid w:val="00B02A4C"/>
    <w:rsid w:val="00B03541"/>
    <w:rsid w:val="00B3056E"/>
    <w:rsid w:val="00B400DA"/>
    <w:rsid w:val="00B65D24"/>
    <w:rsid w:val="00BA64FD"/>
    <w:rsid w:val="00BE31E7"/>
    <w:rsid w:val="00C05B60"/>
    <w:rsid w:val="00C57972"/>
    <w:rsid w:val="00C82FC1"/>
    <w:rsid w:val="00CA2B59"/>
    <w:rsid w:val="00CB6B96"/>
    <w:rsid w:val="00CB79A0"/>
    <w:rsid w:val="00D066B9"/>
    <w:rsid w:val="00D33472"/>
    <w:rsid w:val="00D404A4"/>
    <w:rsid w:val="00D8445E"/>
    <w:rsid w:val="00EF6342"/>
    <w:rsid w:val="00F332FE"/>
    <w:rsid w:val="00F56B4F"/>
    <w:rsid w:val="00F826C2"/>
    <w:rsid w:val="00F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 fillcolor="none [3206]" strokecolor="none [3041]">
      <v:fill color="none [3206]"/>
      <v:stroke color="none [3041]" weight="3pt"/>
      <v:shadow on="t" type="perspective" color="none [1606]" opacity=".5" offset="1pt" offset2="-1pt"/>
      <o:colormru v:ext="edit" colors="#f9d22b"/>
    </o:shapedefaults>
    <o:shapelayout v:ext="edit">
      <o:idmap v:ext="edit" data="1"/>
    </o:shapelayout>
  </w:shapeDefaults>
  <w:decimalSymbol w:val="."/>
  <w:listSeparator w:val=","/>
  <w14:docId w14:val="699D340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2C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06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2F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72C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0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374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14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19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801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0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97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1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4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5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5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74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1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3948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athy%20J\Learning%20Progression\Labled%20Learning%20Progress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\Kathy J\Learning Progression\Labled Learning Progression.dot</Template>
  <TotalTime>0</TotalTime>
  <Pages>1</Pages>
  <Words>8</Words>
  <Characters>48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Olympic Educational Service District 114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Kathy Darrow-Joiner</dc:creator>
  <cp:lastModifiedBy>Shannon Warren</cp:lastModifiedBy>
  <cp:revision>2</cp:revision>
  <cp:lastPrinted>2011-10-03T19:10:00Z</cp:lastPrinted>
  <dcterms:created xsi:type="dcterms:W3CDTF">2014-10-27T17:38:00Z</dcterms:created>
  <dcterms:modified xsi:type="dcterms:W3CDTF">2014-10-27T17:38:00Z</dcterms:modified>
</cp:coreProperties>
</file>